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9A" w:rsidRDefault="009564B1">
      <w:r>
        <w:rPr>
          <w:noProof/>
        </w:rPr>
        <w:pict>
          <v:rect id="_x0000_s1026" style="position:absolute;left:0;text-align:left;margin-left:377.15pt;margin-top:2.75pt;width:161.65pt;height:49.6pt;z-index:251649536" filled="f" stroked="f">
            <v:textbox style="mso-next-textbox:#_x0000_s1026">
              <w:txbxContent>
                <w:p w:rsidR="00733B20" w:rsidRPr="00774B55" w:rsidRDefault="00733B20" w:rsidP="00E1195E">
                  <w:pPr>
                    <w:jc w:val="center"/>
                    <w:rPr>
                      <w:rFonts w:cs="MCS Shafa S_U normal."/>
                      <w:b/>
                      <w:bCs/>
                      <w:rtl/>
                    </w:rPr>
                  </w:pPr>
                  <w:r w:rsidRPr="00774B55">
                    <w:rPr>
                      <w:rFonts w:cs="MCS Shafa S_U normal." w:hint="cs"/>
                      <w:b/>
                      <w:bCs/>
                      <w:rtl/>
                    </w:rPr>
                    <w:t>المملكة العربية  السعودية</w:t>
                  </w:r>
                </w:p>
                <w:p w:rsidR="00733B20" w:rsidRPr="00774B55" w:rsidRDefault="00733B20" w:rsidP="00E1104D">
                  <w:pPr>
                    <w:jc w:val="center"/>
                    <w:rPr>
                      <w:rFonts w:cs="MCS Shafa S_U normal."/>
                      <w:b/>
                      <w:bCs/>
                      <w:rtl/>
                    </w:rPr>
                  </w:pPr>
                  <w:r w:rsidRPr="00774B55">
                    <w:rPr>
                      <w:rFonts w:cs="MCS Shafa S_U normal." w:hint="cs"/>
                      <w:b/>
                      <w:bCs/>
                      <w:rtl/>
                    </w:rPr>
                    <w:t xml:space="preserve">الإدارة العامة لتعليم البنات </w:t>
                  </w:r>
                  <w:r w:rsidR="00E1104D">
                    <w:rPr>
                      <w:rFonts w:cs="MCS Shafa S_U normal." w:hint="cs"/>
                      <w:b/>
                      <w:bCs/>
                      <w:rtl/>
                    </w:rPr>
                    <w:t>بالطائف</w:t>
                  </w:r>
                </w:p>
                <w:p w:rsidR="00733B20" w:rsidRDefault="00733B20" w:rsidP="00833596">
                  <w:pPr>
                    <w:rPr>
                      <w:rtl/>
                    </w:rPr>
                  </w:pPr>
                  <w:r w:rsidRPr="00774B55">
                    <w:rPr>
                      <w:rFonts w:cs="MCS Shafa S_U normal." w:hint="cs"/>
                      <w:b/>
                      <w:bCs/>
                      <w:rtl/>
                    </w:rPr>
                    <w:t xml:space="preserve">        روضة </w:t>
                  </w:r>
                  <w:r w:rsidR="00833596">
                    <w:rPr>
                      <w:rFonts w:cs="MCS Shafa S_U normal." w:hint="cs"/>
                      <w:b/>
                      <w:bCs/>
                      <w:rtl/>
                    </w:rPr>
                    <w:t>الزوران</w:t>
                  </w:r>
                </w:p>
              </w:txbxContent>
            </v:textbox>
            <w10:wrap anchorx="page"/>
          </v:rect>
        </w:pict>
      </w:r>
      <w:r w:rsidR="00181A01">
        <w:rPr>
          <w:rFonts w:hint="cs"/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70485</wp:posOffset>
            </wp:positionV>
            <wp:extent cx="1229360" cy="518795"/>
            <wp:effectExtent l="19050" t="0" r="8890" b="0"/>
            <wp:wrapNone/>
            <wp:docPr id="33" name="صورة 0" descr="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0" descr="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1664" w:rsidRDefault="009564B1">
      <w:pPr>
        <w:rPr>
          <w:rtl/>
        </w:rPr>
      </w:pPr>
      <w:r w:rsidRPr="009564B1">
        <w:rPr>
          <w:rFonts w:cs="MCS Shafa S_U normal."/>
          <w:noProof/>
          <w:sz w:val="30"/>
          <w:szCs w:val="30"/>
          <w:rtl/>
        </w:rPr>
        <w:pict>
          <v:rect id="_x0000_s1027" style="position:absolute;left:0;text-align:left;margin-left:10.75pt;margin-top:1.55pt;width:153.4pt;height:42.85pt;z-index:251650560" filled="f" stroked="f">
            <v:textbox style="mso-next-textbox:#_x0000_s1027">
              <w:txbxContent>
                <w:p w:rsidR="00733B20" w:rsidRPr="00774B55" w:rsidRDefault="00733B20" w:rsidP="008847A9">
                  <w:pPr>
                    <w:rPr>
                      <w:rFonts w:cs="AGA Juhyna Regular"/>
                      <w:b/>
                      <w:bCs/>
                      <w:sz w:val="28"/>
                      <w:szCs w:val="28"/>
                      <w:rtl/>
                    </w:rPr>
                  </w:pPr>
                  <w:r w:rsidRPr="00774B55">
                    <w:rPr>
                      <w:rFonts w:cs="AGA Juhyna Regular" w:hint="cs"/>
                      <w:b/>
                      <w:bCs/>
                      <w:sz w:val="28"/>
                      <w:szCs w:val="28"/>
                      <w:rtl/>
                    </w:rPr>
                    <w:t xml:space="preserve">اليوم : </w:t>
                  </w:r>
                  <w:r w:rsidR="008847A9">
                    <w:rPr>
                      <w:rFonts w:cs="AGA Juhyna Regular" w:hint="cs"/>
                      <w:b/>
                      <w:bCs/>
                      <w:sz w:val="28"/>
                      <w:szCs w:val="28"/>
                      <w:rtl/>
                    </w:rPr>
                    <w:t>الاثنين</w:t>
                  </w:r>
                </w:p>
                <w:p w:rsidR="00733B20" w:rsidRPr="00DC269A" w:rsidRDefault="00733B20" w:rsidP="008847A9">
                  <w:pPr>
                    <w:rPr>
                      <w:rFonts w:cs="AGA Juhyna Regular"/>
                      <w:sz w:val="28"/>
                      <w:szCs w:val="28"/>
                      <w:rtl/>
                    </w:rPr>
                  </w:pPr>
                  <w:r w:rsidRPr="00774B55">
                    <w:rPr>
                      <w:rFonts w:cs="AGA Juhyna Regular" w:hint="cs"/>
                      <w:b/>
                      <w:bCs/>
                      <w:sz w:val="28"/>
                      <w:szCs w:val="28"/>
                      <w:rtl/>
                    </w:rPr>
                    <w:t xml:space="preserve">التاريخ :  </w:t>
                  </w:r>
                  <w:r w:rsidR="00833596">
                    <w:rPr>
                      <w:rFonts w:cs="AGA Juhyna Regular" w:hint="cs"/>
                      <w:b/>
                      <w:bCs/>
                      <w:sz w:val="28"/>
                      <w:szCs w:val="28"/>
                      <w:rtl/>
                    </w:rPr>
                    <w:t>21</w:t>
                  </w:r>
                  <w:r w:rsidR="00E1104D">
                    <w:rPr>
                      <w:rFonts w:cs="AGA Juhyna Regular" w:hint="cs"/>
                      <w:b/>
                      <w:bCs/>
                      <w:sz w:val="28"/>
                      <w:szCs w:val="28"/>
                      <w:rtl/>
                    </w:rPr>
                    <w:t xml:space="preserve"> / </w:t>
                  </w:r>
                  <w:r w:rsidR="008847A9">
                    <w:rPr>
                      <w:rFonts w:cs="AGA Juhyna Regular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  <w:r w:rsidRPr="00774B55">
                    <w:rPr>
                      <w:rFonts w:cs="AGA Juhyna Regular" w:hint="cs"/>
                      <w:b/>
                      <w:bCs/>
                      <w:sz w:val="28"/>
                      <w:szCs w:val="28"/>
                      <w:rtl/>
                    </w:rPr>
                    <w:t>/ 143</w:t>
                  </w:r>
                  <w:r w:rsidR="00833596">
                    <w:rPr>
                      <w:rFonts w:cs="AGA Juhyna Regular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  <w:r w:rsidRPr="00774B55">
                    <w:rPr>
                      <w:rFonts w:cs="AGA Juhyna Regular" w:hint="cs"/>
                      <w:b/>
                      <w:bCs/>
                      <w:sz w:val="28"/>
                      <w:szCs w:val="28"/>
                      <w:rtl/>
                    </w:rPr>
                    <w:t xml:space="preserve"> هـ</w:t>
                  </w:r>
                </w:p>
              </w:txbxContent>
            </v:textbox>
            <w10:wrap anchorx="page"/>
          </v:rect>
        </w:pict>
      </w:r>
    </w:p>
    <w:p w:rsidR="00E1195E" w:rsidRPr="00E1195E" w:rsidRDefault="00E1195E">
      <w:pPr>
        <w:rPr>
          <w:rFonts w:cs="MCS Shafa S_U normal."/>
          <w:sz w:val="36"/>
          <w:szCs w:val="36"/>
          <w:rtl/>
        </w:rPr>
      </w:pPr>
    </w:p>
    <w:p w:rsidR="00A875BB" w:rsidRDefault="00181A01" w:rsidP="00833596">
      <w:pPr>
        <w:rPr>
          <w:rFonts w:cs="MCS Shafa S_U normal."/>
          <w:sz w:val="30"/>
          <w:szCs w:val="30"/>
          <w:rtl/>
        </w:rPr>
      </w:pPr>
      <w:r>
        <w:rPr>
          <w:rFonts w:cs="MCS Shafa S_U normal." w:hint="cs"/>
          <w:noProof/>
          <w:sz w:val="30"/>
          <w:szCs w:val="30"/>
          <w:rtl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125730</wp:posOffset>
            </wp:positionV>
            <wp:extent cx="876300" cy="447675"/>
            <wp:effectExtent l="19050" t="0" r="0" b="0"/>
            <wp:wrapNone/>
            <wp:docPr id="27" name="صورة 9" descr="w6w_w6w_200504281044155745c4673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w6w_w6w_200504281044155745c46734a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4B1">
        <w:rPr>
          <w:rFonts w:cs="MCS Shafa S_U normal."/>
          <w:noProof/>
          <w:sz w:val="30"/>
          <w:szCs w:val="30"/>
          <w:rtl/>
        </w:rPr>
        <w:pict>
          <v:roundrect id="_x0000_s1028" style="position:absolute;left:0;text-align:left;margin-left:164.15pt;margin-top:2pt;width:213pt;height:35.35pt;z-index:251651584;mso-position-horizontal-relative:text;mso-position-vertical-relative:text" arcsize="10923f" strokecolor="#c0504d" strokeweight="5pt">
            <v:stroke linestyle="thickThin"/>
            <v:shadow color="#868686"/>
            <v:textbox style="mso-next-textbox:#_x0000_s1028">
              <w:txbxContent>
                <w:p w:rsidR="00733B20" w:rsidRPr="00DC269A" w:rsidRDefault="00733B20" w:rsidP="00666870">
                  <w:pPr>
                    <w:jc w:val="center"/>
                    <w:rPr>
                      <w:rFonts w:cs="MCS Hijon S_U normal."/>
                      <w:sz w:val="36"/>
                      <w:szCs w:val="36"/>
                    </w:rPr>
                  </w:pPr>
                  <w:r w:rsidRPr="00DC269A">
                    <w:rPr>
                      <w:rFonts w:cs="MCS Hijon S_U normal." w:hint="cs"/>
                      <w:sz w:val="36"/>
                      <w:szCs w:val="36"/>
                      <w:rtl/>
                    </w:rPr>
                    <w:t xml:space="preserve">بطاقة تحضير </w:t>
                  </w:r>
                  <w:r>
                    <w:rPr>
                      <w:rFonts w:cs="MCS Hijon S_U normal." w:hint="cs"/>
                      <w:sz w:val="36"/>
                      <w:szCs w:val="36"/>
                      <w:rtl/>
                    </w:rPr>
                    <w:t>لقاء أخير</w:t>
                  </w:r>
                </w:p>
              </w:txbxContent>
            </v:textbox>
            <w10:wrap anchorx="page"/>
          </v:roundrect>
        </w:pict>
      </w:r>
      <w:r w:rsidR="00703E8E">
        <w:rPr>
          <w:rFonts w:cs="MCS Shafa S_U normal." w:hint="cs"/>
          <w:sz w:val="30"/>
          <w:szCs w:val="30"/>
          <w:rtl/>
        </w:rPr>
        <w:t xml:space="preserve">         مستوى </w:t>
      </w:r>
      <w:r w:rsidR="00833596">
        <w:rPr>
          <w:rFonts w:cs="MCS Shafa S_U normal." w:hint="cs"/>
          <w:sz w:val="30"/>
          <w:szCs w:val="30"/>
          <w:rtl/>
        </w:rPr>
        <w:t>ثاني</w:t>
      </w:r>
    </w:p>
    <w:p w:rsidR="00A875BB" w:rsidRPr="00A875BB" w:rsidRDefault="00A875BB" w:rsidP="00A875BB">
      <w:pPr>
        <w:rPr>
          <w:rFonts w:cs="MCS Shafa S_U normal."/>
          <w:sz w:val="30"/>
          <w:szCs w:val="30"/>
          <w:rtl/>
        </w:rPr>
      </w:pPr>
    </w:p>
    <w:p w:rsidR="00A875BB" w:rsidRPr="00A875BB" w:rsidRDefault="009564B1" w:rsidP="00A875BB">
      <w:pPr>
        <w:rPr>
          <w:rFonts w:cs="MCS Shafa S_U normal."/>
          <w:sz w:val="30"/>
          <w:szCs w:val="30"/>
          <w:rtl/>
        </w:rPr>
      </w:pPr>
      <w:r>
        <w:rPr>
          <w:rFonts w:cs="MCS Shafa S_U normal."/>
          <w:noProof/>
          <w:sz w:val="30"/>
          <w:szCs w:val="30"/>
          <w:rtl/>
        </w:rPr>
        <w:pict>
          <v:roundrect id="_x0000_s1035" style="position:absolute;left:0;text-align:left;margin-left:437.9pt;margin-top:5.6pt;width:88.95pt;height:38.4pt;z-index:251654656" arcsize=".5">
            <v:fill color2="#d99594" rotate="t" focus="100%" type="gradient"/>
            <v:textbox style="mso-next-textbox:#_x0000_s1035">
              <w:txbxContent>
                <w:p w:rsidR="00733B20" w:rsidRDefault="00733B20" w:rsidP="00A26AEA">
                  <w:pPr>
                    <w:rPr>
                      <w:rFonts w:cs="MCS Shafa S_U normal."/>
                      <w:rtl/>
                    </w:rPr>
                  </w:pPr>
                  <w:r w:rsidRPr="009D3BE8">
                    <w:rPr>
                      <w:rFonts w:cs="MCS Shafa S_U normal." w:hint="cs"/>
                      <w:b/>
                      <w:bCs/>
                      <w:sz w:val="28"/>
                      <w:szCs w:val="28"/>
                      <w:rtl/>
                    </w:rPr>
                    <w:t>اسم النشاط</w:t>
                  </w:r>
                  <w:r>
                    <w:rPr>
                      <w:rFonts w:cs="MCS Shafa S_U normal." w:hint="cs"/>
                      <w:rtl/>
                    </w:rPr>
                    <w:t xml:space="preserve"> :</w:t>
                  </w:r>
                </w:p>
                <w:p w:rsidR="00733B20" w:rsidRDefault="00733B20" w:rsidP="00A26AEA"/>
              </w:txbxContent>
            </v:textbox>
            <w10:wrap anchorx="page"/>
          </v:roundrect>
        </w:pict>
      </w:r>
      <w:r w:rsidR="00181A01">
        <w:rPr>
          <w:rFonts w:cs="MCS Shafa S_U normal." w:hint="cs"/>
          <w:noProof/>
          <w:sz w:val="30"/>
          <w:szCs w:val="30"/>
          <w:rtl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71120</wp:posOffset>
            </wp:positionV>
            <wp:extent cx="5793105" cy="1978660"/>
            <wp:effectExtent l="19050" t="0" r="0" b="0"/>
            <wp:wrapNone/>
            <wp:docPr id="28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105" cy="197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75BB" w:rsidRPr="00A875BB" w:rsidRDefault="009564B1" w:rsidP="00A875BB">
      <w:pPr>
        <w:rPr>
          <w:rFonts w:cs="MCS Shafa S_U normal."/>
          <w:sz w:val="30"/>
          <w:szCs w:val="30"/>
          <w:rtl/>
        </w:rPr>
      </w:pPr>
      <w:r>
        <w:rPr>
          <w:rFonts w:cs="MCS Shafa S_U normal."/>
          <w:noProof/>
          <w:sz w:val="30"/>
          <w:szCs w:val="30"/>
          <w:rtl/>
        </w:rPr>
        <w:pict>
          <v:rect id="_x0000_s1043" style="position:absolute;left:0;text-align:left;margin-left:211.8pt;margin-top:2.35pt;width:192.2pt;height:41.35pt;z-index:251656704" stroked="f">
            <v:textbox style="mso-next-textbox:#_x0000_s1043">
              <w:txbxContent>
                <w:p w:rsidR="00733B20" w:rsidRPr="00EE09D2" w:rsidRDefault="008847A9" w:rsidP="00EE09D2">
                  <w:pPr>
                    <w:jc w:val="center"/>
                    <w:rPr>
                      <w:rFonts w:cs="Estrangelo Edessa"/>
                      <w:b/>
                      <w:bCs/>
                      <w:sz w:val="34"/>
                      <w:szCs w:val="34"/>
                      <w:rtl/>
                    </w:rPr>
                  </w:pPr>
                  <w:r>
                    <w:rPr>
                      <w:rFonts w:cs="PT Bold Stars" w:hint="cs"/>
                      <w:b/>
                      <w:bCs/>
                      <w:sz w:val="34"/>
                      <w:szCs w:val="34"/>
                      <w:rtl/>
                    </w:rPr>
                    <w:t>دعاء الخروج من الحمام</w:t>
                  </w:r>
                </w:p>
              </w:txbxContent>
            </v:textbox>
            <w10:wrap anchorx="page"/>
          </v:rect>
        </w:pict>
      </w:r>
    </w:p>
    <w:p w:rsidR="00A875BB" w:rsidRPr="00A875BB" w:rsidRDefault="00A875BB" w:rsidP="00A875BB">
      <w:pPr>
        <w:rPr>
          <w:rFonts w:cs="MCS Shafa S_U normal."/>
          <w:sz w:val="30"/>
          <w:szCs w:val="30"/>
          <w:rtl/>
        </w:rPr>
      </w:pPr>
    </w:p>
    <w:p w:rsidR="00A875BB" w:rsidRPr="00A875BB" w:rsidRDefault="00181A01" w:rsidP="00A875BB">
      <w:pPr>
        <w:rPr>
          <w:rFonts w:cs="MCS Shafa S_U normal."/>
          <w:sz w:val="30"/>
          <w:szCs w:val="30"/>
          <w:rtl/>
        </w:rPr>
      </w:pPr>
      <w:r>
        <w:rPr>
          <w:rFonts w:cs="MCS Shafa S_U normal." w:hint="cs"/>
          <w:noProof/>
          <w:sz w:val="30"/>
          <w:szCs w:val="30"/>
          <w:rtl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116840</wp:posOffset>
            </wp:positionV>
            <wp:extent cx="876300" cy="447675"/>
            <wp:effectExtent l="19050" t="0" r="0" b="0"/>
            <wp:wrapTight wrapText="bothSides">
              <wp:wrapPolygon edited="0">
                <wp:start x="6104" y="0"/>
                <wp:lineTo x="-470" y="4596"/>
                <wp:lineTo x="1878" y="14706"/>
                <wp:lineTo x="1878" y="16545"/>
                <wp:lineTo x="11739" y="21140"/>
                <wp:lineTo x="15026" y="21140"/>
                <wp:lineTo x="17374" y="21140"/>
                <wp:lineTo x="19252" y="21140"/>
                <wp:lineTo x="21600" y="17464"/>
                <wp:lineTo x="21600" y="11030"/>
                <wp:lineTo x="19722" y="8272"/>
                <wp:lineTo x="9861" y="0"/>
                <wp:lineTo x="6104" y="0"/>
              </wp:wrapPolygon>
            </wp:wrapTight>
            <wp:docPr id="26" name="صورة 9" descr="w6w_w6w_200504281044155745c4673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w6w_w6w_200504281044155745c46734a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75BB" w:rsidRPr="00A875BB" w:rsidRDefault="009564B1" w:rsidP="00A875BB">
      <w:pPr>
        <w:rPr>
          <w:rFonts w:cs="MCS Shafa S_U normal."/>
          <w:sz w:val="30"/>
          <w:szCs w:val="30"/>
          <w:rtl/>
        </w:rPr>
      </w:pPr>
      <w:r>
        <w:rPr>
          <w:rFonts w:cs="MCS Shafa S_U normal."/>
          <w:noProof/>
          <w:sz w:val="30"/>
          <w:szCs w:val="30"/>
          <w:rtl/>
        </w:rPr>
        <w:pict>
          <v:roundrect id="_x0000_s1034" style="position:absolute;left:0;text-align:left;margin-left:341.45pt;margin-top:14.5pt;width:107.25pt;height:34.15pt;z-index:251653632" arcsize=".5">
            <v:fill color2="#d99594" rotate="t" focus="100%" type="gradient"/>
            <v:textbox style="mso-next-textbox:#_x0000_s1034">
              <w:txbxContent>
                <w:p w:rsidR="00733B20" w:rsidRPr="009D3BE8" w:rsidRDefault="00733B20" w:rsidP="001E2BDB">
                  <w:pPr>
                    <w:rPr>
                      <w:rFonts w:cs="MCS Shafa S_U normal."/>
                      <w:b/>
                      <w:bCs/>
                      <w:sz w:val="28"/>
                      <w:szCs w:val="28"/>
                      <w:rtl/>
                    </w:rPr>
                  </w:pPr>
                  <w:r w:rsidRPr="009D3BE8">
                    <w:rPr>
                      <w:rFonts w:cs="MCS Shafa S_U normal." w:hint="cs"/>
                      <w:b/>
                      <w:bCs/>
                      <w:sz w:val="28"/>
                      <w:szCs w:val="28"/>
                      <w:rtl/>
                    </w:rPr>
                    <w:t>الهدف من النشاط</w:t>
                  </w:r>
                </w:p>
                <w:p w:rsidR="00733B20" w:rsidRDefault="00733B20"/>
              </w:txbxContent>
            </v:textbox>
            <w10:wrap anchorx="page"/>
          </v:roundrect>
        </w:pict>
      </w:r>
      <w:r>
        <w:rPr>
          <w:rFonts w:cs="MCS Shafa S_U normal."/>
          <w:noProof/>
          <w:sz w:val="30"/>
          <w:szCs w:val="30"/>
          <w:rtl/>
        </w:rPr>
        <w:pict>
          <v:rect id="_x0000_s1044" style="position:absolute;left:0;text-align:left;margin-left:.6pt;margin-top:12.75pt;width:335.8pt;height:93pt;z-index:251657728" filled="f" stroked="f">
            <v:textbox style="mso-next-textbox:#_x0000_s1044">
              <w:txbxContent>
                <w:p w:rsidR="00EE09D2" w:rsidRPr="008A2A9D" w:rsidRDefault="00E03811" w:rsidP="00EE09D2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A2A9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     </w:t>
                  </w:r>
                </w:p>
                <w:p w:rsidR="00EE09D2" w:rsidRPr="00EE09D2" w:rsidRDefault="00833596" w:rsidP="008847A9">
                  <w:pP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أن </w:t>
                  </w:r>
                  <w:r w:rsidR="008847A9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يس</w:t>
                  </w:r>
                  <w:r w:rsidR="0095466F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تطيع الطف</w:t>
                  </w:r>
                  <w:r w:rsidR="00001B5B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ل في نهاية النشاط  قادر على </w:t>
                  </w:r>
                  <w:proofErr w:type="spellStart"/>
                  <w:r w:rsidR="00001B5B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ان</w:t>
                  </w:r>
                  <w:proofErr w:type="spellEnd"/>
                  <w:r w:rsidR="00001B5B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 يردد دعاء الخروج من الحمام .</w:t>
                  </w:r>
                </w:p>
                <w:p w:rsidR="00733B20" w:rsidRPr="00EE09D2" w:rsidRDefault="00733B20" w:rsidP="00E03811">
                  <w:pPr>
                    <w:rPr>
                      <w:b/>
                      <w:bCs/>
                      <w:sz w:val="30"/>
                      <w:szCs w:val="30"/>
                    </w:rPr>
                  </w:pPr>
                </w:p>
              </w:txbxContent>
            </v:textbox>
            <w10:wrap anchorx="page"/>
          </v:rect>
        </w:pict>
      </w:r>
    </w:p>
    <w:p w:rsidR="00A875BB" w:rsidRPr="00A875BB" w:rsidRDefault="00A875BB" w:rsidP="00A875BB">
      <w:pPr>
        <w:rPr>
          <w:rFonts w:cs="MCS Shafa S_U normal."/>
          <w:sz w:val="30"/>
          <w:szCs w:val="30"/>
          <w:rtl/>
        </w:rPr>
      </w:pPr>
    </w:p>
    <w:p w:rsidR="00A875BB" w:rsidRPr="00A875BB" w:rsidRDefault="00A875BB" w:rsidP="00A875BB">
      <w:pPr>
        <w:rPr>
          <w:rFonts w:cs="MCS Shafa S_U normal."/>
          <w:sz w:val="30"/>
          <w:szCs w:val="30"/>
          <w:rtl/>
        </w:rPr>
      </w:pPr>
    </w:p>
    <w:p w:rsidR="00A875BB" w:rsidRPr="00A875BB" w:rsidRDefault="00A875BB" w:rsidP="008A2A9D">
      <w:pPr>
        <w:rPr>
          <w:rFonts w:cs="MCS Shafa S_U normal."/>
          <w:sz w:val="30"/>
          <w:szCs w:val="30"/>
          <w:rtl/>
        </w:rPr>
      </w:pPr>
    </w:p>
    <w:p w:rsidR="00A875BB" w:rsidRDefault="00181A01" w:rsidP="00A875BB">
      <w:pPr>
        <w:rPr>
          <w:rFonts w:cs="MCS Shafa S_U normal."/>
          <w:sz w:val="30"/>
          <w:szCs w:val="30"/>
          <w:rtl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93345</wp:posOffset>
            </wp:positionV>
            <wp:extent cx="802005" cy="767080"/>
            <wp:effectExtent l="19050" t="0" r="0" b="0"/>
            <wp:wrapNone/>
            <wp:docPr id="35" name="صورة 35" descr="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6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269A" w:rsidRDefault="00DC269A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9564B1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  <w:r>
        <w:rPr>
          <w:rFonts w:cs="MCS Shafa S_U normal."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02.5pt;margin-top:5.6pt;width:170.15pt;height:35.45pt;z-index:251666944" fillcolor="#c2d69b" strokecolor="#404040" strokeweight="2.25pt">
            <v:textbox>
              <w:txbxContent>
                <w:p w:rsidR="006E30F6" w:rsidRPr="009D1E08" w:rsidRDefault="006E30F6" w:rsidP="006E30F6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9D1E08">
                    <w:rPr>
                      <w:rFonts w:ascii="Arial" w:hAnsi="Arial" w:cs="Arial"/>
                      <w:b/>
                      <w:bCs/>
                      <w:sz w:val="28"/>
                      <w:szCs w:val="28"/>
                      <w:rtl/>
                    </w:rPr>
                    <w:t>وصف النشاط وخطوات عرضة</w:t>
                  </w:r>
                </w:p>
              </w:txbxContent>
            </v:textbox>
            <w10:wrap anchorx="page"/>
          </v:shape>
        </w:pict>
      </w:r>
      <w:r w:rsidR="00181A01">
        <w:rPr>
          <w:rFonts w:cs="MCS Shafa S_U normal."/>
          <w:noProof/>
          <w:sz w:val="30"/>
          <w:szCs w:val="30"/>
          <w:rtl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71120</wp:posOffset>
            </wp:positionV>
            <wp:extent cx="5878195" cy="3636010"/>
            <wp:effectExtent l="19050" t="0" r="8255" b="0"/>
            <wp:wrapNone/>
            <wp:docPr id="65" name="صورة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31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195" cy="363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9564B1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  <w:r>
        <w:rPr>
          <w:rFonts w:cs="MCS Shafa S_U normal."/>
          <w:noProof/>
          <w:sz w:val="30"/>
          <w:szCs w:val="30"/>
          <w:rtl/>
        </w:rPr>
        <w:pict>
          <v:shape id="_x0000_s1086" type="#_x0000_t202" style="position:absolute;left:0;text-align:left;margin-left:57.55pt;margin-top:9.15pt;width:415.1pt;height:268.8pt;z-index:251662848" filled="f" stroked="f">
            <v:textbox>
              <w:txbxContent>
                <w:p w:rsidR="008847A9" w:rsidRPr="00585250" w:rsidRDefault="00EE09D2" w:rsidP="008847A9">
                  <w:pPr>
                    <w:spacing w:line="276" w:lineRule="auto"/>
                    <w:rPr>
                      <w:sz w:val="30"/>
                      <w:szCs w:val="30"/>
                      <w:rtl/>
                    </w:rPr>
                  </w:pP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اجتماع الأطفال في الحلقة 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والسلام عليهم   ثم لعبة أصابع وذلك لتهدئة الأطفال واجتماعهم </w:t>
                  </w:r>
                </w:p>
                <w:p w:rsidR="00EE49BC" w:rsidRPr="00585250" w:rsidRDefault="00EE49BC" w:rsidP="008847A9">
                  <w:pPr>
                    <w:spacing w:line="276" w:lineRule="auto"/>
                    <w:rPr>
                      <w:sz w:val="30"/>
                      <w:szCs w:val="30"/>
                      <w:rtl/>
                    </w:rPr>
                  </w:pP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اسأل الأطفال هل </w:t>
                  </w: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استمتعوا اليوم 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في </w:t>
                  </w: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>الروضة</w:t>
                  </w: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>؟</w:t>
                  </w:r>
                </w:p>
                <w:p w:rsidR="005C0C12" w:rsidRPr="00585250" w:rsidRDefault="00EE49BC" w:rsidP="008847A9">
                  <w:pPr>
                    <w:spacing w:line="276" w:lineRule="auto"/>
                    <w:rPr>
                      <w:sz w:val="30"/>
                      <w:szCs w:val="30"/>
                      <w:rtl/>
                    </w:rPr>
                  </w:pP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وقراءة سورة 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>الإخلاص</w:t>
                  </w: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واخبر الأطفال بأننا 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تعلمنا </w:t>
                  </w:r>
                  <w:proofErr w:type="spellStart"/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>ان</w:t>
                  </w:r>
                  <w:proofErr w:type="spellEnd"/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هناك </w:t>
                  </w:r>
                  <w:r w:rsidR="00585250" w:rsidRPr="00585250">
                    <w:rPr>
                      <w:rFonts w:hint="cs"/>
                      <w:sz w:val="30"/>
                      <w:szCs w:val="30"/>
                      <w:rtl/>
                    </w:rPr>
                    <w:t>آداب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لدخول الحمام وتعرفنا </w:t>
                  </w:r>
                  <w:r w:rsidR="00585250" w:rsidRPr="00585250">
                    <w:rPr>
                      <w:rFonts w:hint="cs"/>
                      <w:sz w:val="30"/>
                      <w:szCs w:val="30"/>
                      <w:rtl/>
                    </w:rPr>
                    <w:t>أيضا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على دعاء دخول الحمام و</w:t>
                  </w: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>سوف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نتعلم اليوم  دعاء خاص بالخروج من الحمام .</w:t>
                  </w:r>
                  <w:r w:rsidR="005C0C12" w:rsidRPr="00585250">
                    <w:rPr>
                      <w:sz w:val="30"/>
                      <w:szCs w:val="30"/>
                    </w:rPr>
                    <w:t xml:space="preserve"> </w:t>
                  </w:r>
                </w:p>
                <w:p w:rsidR="008A2A9D" w:rsidRPr="00585250" w:rsidRDefault="00833596" w:rsidP="008847A9">
                  <w:pPr>
                    <w:spacing w:line="276" w:lineRule="auto"/>
                    <w:rPr>
                      <w:sz w:val="30"/>
                      <w:szCs w:val="30"/>
                      <w:rtl/>
                    </w:rPr>
                  </w:pP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</w:t>
                  </w:r>
                  <w:r w:rsidR="00EE09D2"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</w:t>
                  </w:r>
                  <w:r w:rsidR="008847A9"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" غفرانك" </w:t>
                  </w:r>
                </w:p>
                <w:p w:rsidR="00585250" w:rsidRPr="00585250" w:rsidRDefault="00585250" w:rsidP="009B1293">
                  <w:pPr>
                    <w:spacing w:line="276" w:lineRule="auto"/>
                    <w:rPr>
                      <w:sz w:val="30"/>
                      <w:szCs w:val="30"/>
                      <w:rtl/>
                    </w:rPr>
                  </w:pP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تكرار الدعاء </w:t>
                  </w:r>
                  <w:r w:rsidR="009B1293" w:rsidRPr="00585250">
                    <w:rPr>
                      <w:rFonts w:hint="cs"/>
                      <w:sz w:val="30"/>
                      <w:szCs w:val="30"/>
                      <w:rtl/>
                    </w:rPr>
                    <w:t>إذا</w:t>
                  </w: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احتاج الأمر  حتى يتمكن الأطفال</w:t>
                  </w: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 </w:t>
                  </w: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>منه</w:t>
                  </w:r>
                  <w:r w:rsidR="009B1293">
                    <w:rPr>
                      <w:rFonts w:hint="cs"/>
                      <w:sz w:val="30"/>
                      <w:szCs w:val="30"/>
                      <w:rtl/>
                    </w:rPr>
                    <w:t xml:space="preserve"> واشكر الأطفال على مشاركتهم </w:t>
                  </w:r>
                  <w:r w:rsidRPr="00585250">
                    <w:rPr>
                      <w:rFonts w:hint="cs"/>
                      <w:sz w:val="30"/>
                      <w:szCs w:val="30"/>
                      <w:rtl/>
                    </w:rPr>
                    <w:t xml:space="preserve"> </w:t>
                  </w:r>
                </w:p>
                <w:p w:rsidR="00585250" w:rsidRDefault="00585250" w:rsidP="00585250">
                  <w:pPr>
                    <w:spacing w:line="276" w:lineRule="auto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 w:rsidRPr="00551ACE">
                    <w:rPr>
                      <w:rFonts w:hint="cs"/>
                      <w:sz w:val="30"/>
                      <w:szCs w:val="30"/>
                      <w:rtl/>
                    </w:rPr>
                    <w:t xml:space="preserve"> وأوعد الأطفال غدا  بنشاط أكثر متعة وفائدة ...وبعد الانتهاء توزيع الأطفال في الأركان لحين خروجهم  </w:t>
                  </w:r>
                </w:p>
                <w:p w:rsidR="008847A9" w:rsidRPr="008A2A9D" w:rsidRDefault="008847A9" w:rsidP="008847A9">
                  <w:pPr>
                    <w:spacing w:line="276" w:lineRule="auto"/>
                    <w:rPr>
                      <w:b/>
                      <w:bCs/>
                      <w:sz w:val="30"/>
                      <w:szCs w:val="30"/>
                    </w:rPr>
                  </w:pPr>
                </w:p>
                <w:p w:rsidR="00084CFD" w:rsidRPr="008A2A9D" w:rsidRDefault="00084CFD" w:rsidP="008A2A9D">
                  <w:pPr>
                    <w:spacing w:line="276" w:lineRule="auto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9564B1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  <w:r>
        <w:rPr>
          <w:rFonts w:cs="MCS Shafa S_U normal."/>
          <w:noProof/>
          <w:sz w:val="30"/>
          <w:szCs w:val="30"/>
          <w:rtl/>
        </w:rPr>
        <w:pict>
          <v:shape id="_x0000_s1084" type="#_x0000_t202" style="position:absolute;left:0;text-align:left;margin-left:-360.9pt;margin-top:10.8pt;width:297.65pt;height:275.95pt;z-index:251659776" filled="f" stroked="f">
            <v:textbox>
              <w:txbxContent>
                <w:p w:rsidR="00733B20" w:rsidRDefault="00733B20" w:rsidP="00D61D08">
                  <w:pPr>
                    <w:rPr>
                      <w:rtl/>
                    </w:rPr>
                  </w:pP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>ويتضمن الأسئلة المفتوحة والمثيرة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</w:rPr>
                    <w:br/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>الجلوس مع الأطفال وإلقاء التحية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>عليهم ثم القيام بترديد سورة الفاتحة ثم مراجعة موضوع الحلقة ومناقشتهم ثم القيام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>بعرض موضوع القصة (الأصدقاء المتعاونون)</w:t>
                  </w:r>
                  <w:r>
                    <w:rPr>
                      <w:rFonts w:ascii="Arial" w:hAnsi="Arial" w:hint="cs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>أقوم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 xml:space="preserve"> بسرد القصة عليهم وتعريفهم بالشخصيات</w:t>
                  </w:r>
                </w:p>
                <w:p w:rsidR="00733B20" w:rsidRDefault="00733B20" w:rsidP="00D61D08">
                  <w:pPr>
                    <w:rPr>
                      <w:rtl/>
                    </w:rPr>
                  </w:pP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>موضوع القصة: الأصدقاء المتعاونون</w:t>
                  </w:r>
                </w:p>
                <w:p w:rsidR="00733B20" w:rsidRDefault="00733B20" w:rsidP="00D61D08">
                  <w:pP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</w:pP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>الشخصيات</w:t>
                  </w:r>
                  <w:r w:rsidRPr="00733B20">
                    <w:rPr>
                      <w:rFonts w:ascii="Arial" w:hAnsi="Arial" w:hint="cs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 xml:space="preserve">:  ديك وكلب وقط وحمار </w:t>
                  </w:r>
                </w:p>
                <w:p w:rsidR="00733B20" w:rsidRPr="00733B20" w:rsidRDefault="00733B20" w:rsidP="00733B20">
                  <w:pP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>الأفكارالأساسية</w:t>
                  </w:r>
                  <w:proofErr w:type="spellEnd"/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</w:rPr>
                    <w:t xml:space="preserve"> :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</w:rPr>
                    <w:br/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>تعاون الأصدقاء فيما بينهم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</w:rPr>
                    <w:br/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>بناء الأصدقاء</w:t>
                  </w:r>
                  <w:r>
                    <w:rPr>
                      <w:rFonts w:ascii="Arial" w:hAnsi="Arial"/>
                      <w:b/>
                      <w:bCs/>
                      <w:color w:val="8B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" w:hAnsi="Arial" w:hint="cs"/>
                      <w:b/>
                      <w:bCs/>
                      <w:color w:val="8B0000"/>
                      <w:sz w:val="36"/>
                      <w:szCs w:val="36"/>
                      <w:rtl/>
                    </w:rPr>
                    <w:t xml:space="preserve">بيتا لهم </w:t>
                  </w:r>
                </w:p>
              </w:txbxContent>
            </v:textbox>
            <w10:wrap anchorx="page"/>
          </v:shape>
        </w:pict>
      </w: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A875BB" w:rsidRDefault="009564B1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  <w:r>
        <w:rPr>
          <w:rFonts w:cs="MCS Shafa S_U normal."/>
          <w:noProof/>
          <w:sz w:val="30"/>
          <w:szCs w:val="30"/>
          <w:rtl/>
        </w:rPr>
        <w:pict>
          <v:roundrect id="_x0000_s1085" style="position:absolute;left:0;text-align:left;margin-left:184.7pt;margin-top:15.95pt;width:211.45pt;height:36.5pt;z-index:251664896" arcsize="10923f" o:regroupid="2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5">
              <w:txbxContent>
                <w:p w:rsidR="00733B20" w:rsidRPr="008372C5" w:rsidRDefault="008A2A9D" w:rsidP="008372C5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>مراقبة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>الأمور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>التالية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>خلال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>عرض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>النشاط</w:t>
                  </w:r>
                </w:p>
              </w:txbxContent>
            </v:textbox>
            <w10:wrap anchorx="page"/>
          </v:roundrect>
        </w:pict>
      </w:r>
    </w:p>
    <w:p w:rsidR="00A875BB" w:rsidRDefault="00A875BB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</w:p>
    <w:p w:rsidR="00682B31" w:rsidRDefault="009564B1" w:rsidP="00A875BB">
      <w:pPr>
        <w:tabs>
          <w:tab w:val="left" w:pos="9258"/>
        </w:tabs>
        <w:rPr>
          <w:rFonts w:cs="MCS Shafa S_U normal."/>
          <w:sz w:val="30"/>
          <w:szCs w:val="30"/>
          <w:rtl/>
        </w:rPr>
      </w:pPr>
      <w:r>
        <w:rPr>
          <w:rFonts w:cs="MCS Shafa S_U normal."/>
          <w:noProof/>
          <w:sz w:val="30"/>
          <w:szCs w:val="30"/>
          <w:rtl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73" type="#_x0000_t119" style="position:absolute;left:0;text-align:left;margin-left:283.05pt;margin-top:234pt;width:211.3pt;height:31.8pt;z-index:251658752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733B20" w:rsidRPr="00682B31" w:rsidRDefault="00733B20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682B3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مراقبة الأمور التالية</w:t>
                  </w:r>
                </w:p>
              </w:txbxContent>
            </v:textbox>
            <w10:wrap anchorx="page"/>
          </v:shape>
        </w:pict>
      </w:r>
      <w:r w:rsidR="00A875BB">
        <w:rPr>
          <w:rFonts w:cs="MCS Shafa S_U normal." w:hint="cs"/>
          <w:sz w:val="30"/>
          <w:szCs w:val="30"/>
          <w:rtl/>
        </w:rPr>
        <w:t xml:space="preserve">             </w:t>
      </w:r>
    </w:p>
    <w:p w:rsidR="00682B31" w:rsidRPr="00682B31" w:rsidRDefault="009564B1" w:rsidP="00682B31">
      <w:pPr>
        <w:rPr>
          <w:rFonts w:cs="MCS Shafa S_U normal."/>
          <w:sz w:val="30"/>
          <w:szCs w:val="30"/>
          <w:rtl/>
        </w:rPr>
      </w:pPr>
      <w:r>
        <w:rPr>
          <w:rFonts w:cs="MCS Shafa S_U normal."/>
          <w:noProof/>
          <w:sz w:val="30"/>
          <w:szCs w:val="30"/>
          <w:rtl/>
        </w:rPr>
        <w:pict>
          <v:roundrect id="_x0000_s1074" style="position:absolute;left:0;text-align:left;margin-left:89.65pt;margin-top:5.8pt;width:395.15pt;height:122.5pt;z-index:251663872" arcsize="10923f" o:regroupid="2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74">
              <w:txbxContent>
                <w:p w:rsidR="008A2A9D" w:rsidRPr="008372C5" w:rsidRDefault="008A2A9D" w:rsidP="00585250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002C50">
                    <w:rPr>
                      <w:b/>
                      <w:bCs/>
                      <w:sz w:val="30"/>
                      <w:szCs w:val="30"/>
                    </w:rPr>
                    <w:t></w:t>
                  </w: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   </w:t>
                  </w:r>
                  <w:r w:rsidRPr="008372C5">
                    <w:rPr>
                      <w:sz w:val="30"/>
                      <w:szCs w:val="30"/>
                      <w:rtl/>
                    </w:rPr>
                    <w:t>مدى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قدرة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الأطفال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على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="00585250" w:rsidRPr="008372C5">
                    <w:rPr>
                      <w:rFonts w:hint="cs"/>
                      <w:sz w:val="30"/>
                      <w:szCs w:val="30"/>
                      <w:rtl/>
                    </w:rPr>
                    <w:t xml:space="preserve">حفظ الدعاء </w:t>
                  </w:r>
                  <w:r w:rsidRPr="008372C5">
                    <w:rPr>
                      <w:sz w:val="30"/>
                      <w:szCs w:val="30"/>
                    </w:rPr>
                    <w:t>.</w:t>
                  </w:r>
                </w:p>
                <w:p w:rsidR="008A2A9D" w:rsidRPr="008372C5" w:rsidRDefault="008A2A9D" w:rsidP="00833596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8372C5">
                    <w:rPr>
                      <w:sz w:val="30"/>
                      <w:szCs w:val="30"/>
                    </w:rPr>
                    <w:t xml:space="preserve"> 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 xml:space="preserve">  </w:t>
                  </w:r>
                  <w:r w:rsidRPr="008372C5">
                    <w:rPr>
                      <w:sz w:val="30"/>
                      <w:szCs w:val="30"/>
                      <w:rtl/>
                    </w:rPr>
                    <w:t>مدى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قدرة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الأطفال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على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="00833596" w:rsidRPr="008372C5">
                    <w:rPr>
                      <w:rFonts w:hint="cs"/>
                      <w:sz w:val="30"/>
                      <w:szCs w:val="30"/>
                      <w:rtl/>
                    </w:rPr>
                    <w:t>ال</w:t>
                  </w:r>
                  <w:r w:rsidR="00833596" w:rsidRPr="008372C5">
                    <w:rPr>
                      <w:sz w:val="30"/>
                      <w:szCs w:val="30"/>
                      <w:rtl/>
                    </w:rPr>
                    <w:t>تر</w:t>
                  </w:r>
                  <w:r w:rsidR="00833596" w:rsidRPr="008372C5">
                    <w:rPr>
                      <w:rFonts w:hint="cs"/>
                      <w:sz w:val="30"/>
                      <w:szCs w:val="30"/>
                      <w:rtl/>
                    </w:rPr>
                    <w:t>د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>ي</w:t>
                  </w:r>
                  <w:r w:rsidR="00833596" w:rsidRPr="008372C5">
                    <w:rPr>
                      <w:sz w:val="30"/>
                      <w:szCs w:val="30"/>
                      <w:rtl/>
                    </w:rPr>
                    <w:t>د</w:t>
                  </w:r>
                  <w:r w:rsidRPr="008372C5">
                    <w:rPr>
                      <w:sz w:val="30"/>
                      <w:szCs w:val="30"/>
                    </w:rPr>
                    <w:t xml:space="preserve"> .</w:t>
                  </w:r>
                </w:p>
                <w:p w:rsidR="008A2A9D" w:rsidRPr="008372C5" w:rsidRDefault="008A2A9D" w:rsidP="006E30F6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8372C5">
                    <w:rPr>
                      <w:sz w:val="30"/>
                      <w:szCs w:val="30"/>
                    </w:rPr>
                    <w:t xml:space="preserve"> 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 xml:space="preserve">  </w:t>
                  </w:r>
                  <w:r w:rsidRPr="008372C5">
                    <w:rPr>
                      <w:sz w:val="30"/>
                      <w:szCs w:val="30"/>
                      <w:rtl/>
                    </w:rPr>
                    <w:t>مدى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استمتاع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الأطفال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بالنشاط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والمشاركة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ف</w:t>
                  </w:r>
                  <w:r w:rsidR="006E30F6" w:rsidRPr="008372C5">
                    <w:rPr>
                      <w:rFonts w:hint="cs"/>
                      <w:sz w:val="30"/>
                      <w:szCs w:val="30"/>
                      <w:rtl/>
                    </w:rPr>
                    <w:t>ي</w:t>
                  </w:r>
                  <w:r w:rsidRPr="008372C5">
                    <w:rPr>
                      <w:sz w:val="30"/>
                      <w:szCs w:val="30"/>
                      <w:rtl/>
                    </w:rPr>
                    <w:t>هٌ</w:t>
                  </w:r>
                  <w:r w:rsidRPr="008372C5">
                    <w:rPr>
                      <w:sz w:val="30"/>
                      <w:szCs w:val="30"/>
                    </w:rPr>
                    <w:t xml:space="preserve"> .</w:t>
                  </w:r>
                </w:p>
                <w:p w:rsidR="008A2A9D" w:rsidRPr="008372C5" w:rsidRDefault="008A2A9D" w:rsidP="006E30F6">
                  <w:pPr>
                    <w:spacing w:line="276" w:lineRule="auto"/>
                    <w:rPr>
                      <w:sz w:val="30"/>
                      <w:szCs w:val="30"/>
                    </w:rPr>
                  </w:pPr>
                  <w:r w:rsidRPr="008372C5">
                    <w:rPr>
                      <w:sz w:val="30"/>
                      <w:szCs w:val="30"/>
                    </w:rPr>
                    <w:t xml:space="preserve"> 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 xml:space="preserve">  </w:t>
                  </w:r>
                  <w:r w:rsidRPr="008372C5">
                    <w:rPr>
                      <w:sz w:val="30"/>
                      <w:szCs w:val="30"/>
                      <w:rtl/>
                    </w:rPr>
                    <w:t>إثراء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حص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>يلة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الطفل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اللغو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>ي</w:t>
                  </w:r>
                  <w:r w:rsidRPr="008372C5">
                    <w:rPr>
                      <w:sz w:val="30"/>
                      <w:szCs w:val="30"/>
                      <w:rtl/>
                    </w:rPr>
                    <w:t>ةٌ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بمفردات</w:t>
                  </w:r>
                  <w:r w:rsidRPr="008372C5">
                    <w:rPr>
                      <w:sz w:val="30"/>
                      <w:szCs w:val="30"/>
                    </w:rPr>
                    <w:t xml:space="preserve"> </w:t>
                  </w:r>
                  <w:r w:rsidRPr="008372C5">
                    <w:rPr>
                      <w:sz w:val="30"/>
                      <w:szCs w:val="30"/>
                      <w:rtl/>
                    </w:rPr>
                    <w:t>جد</w:t>
                  </w:r>
                  <w:r w:rsidRPr="008372C5">
                    <w:rPr>
                      <w:rFonts w:hint="cs"/>
                      <w:sz w:val="30"/>
                      <w:szCs w:val="30"/>
                      <w:rtl/>
                    </w:rPr>
                    <w:t>يدة</w:t>
                  </w:r>
                  <w:r w:rsidRPr="008372C5">
                    <w:rPr>
                      <w:sz w:val="30"/>
                      <w:szCs w:val="30"/>
                    </w:rPr>
                    <w:t xml:space="preserve"> .</w:t>
                  </w:r>
                </w:p>
                <w:p w:rsidR="006E6DDF" w:rsidRPr="008372C5" w:rsidRDefault="006E6DDF" w:rsidP="008372C5">
                  <w:pPr>
                    <w:spacing w:line="276" w:lineRule="auto"/>
                    <w:rPr>
                      <w:sz w:val="30"/>
                      <w:szCs w:val="30"/>
                    </w:rPr>
                  </w:pPr>
                </w:p>
              </w:txbxContent>
            </v:textbox>
            <w10:wrap anchorx="page"/>
          </v:roundrect>
        </w:pict>
      </w:r>
    </w:p>
    <w:p w:rsidR="00682B31" w:rsidRPr="00682B31" w:rsidRDefault="00682B31" w:rsidP="00682B31">
      <w:pPr>
        <w:rPr>
          <w:rFonts w:cs="MCS Shafa S_U normal."/>
          <w:sz w:val="30"/>
          <w:szCs w:val="30"/>
          <w:rtl/>
        </w:rPr>
      </w:pPr>
    </w:p>
    <w:p w:rsidR="00682B31" w:rsidRPr="00682B31" w:rsidRDefault="00682B31" w:rsidP="00682B31">
      <w:pPr>
        <w:rPr>
          <w:rFonts w:cs="MCS Shafa S_U normal."/>
          <w:sz w:val="30"/>
          <w:szCs w:val="30"/>
          <w:rtl/>
        </w:rPr>
      </w:pPr>
    </w:p>
    <w:p w:rsidR="00682B31" w:rsidRPr="00682B31" w:rsidRDefault="00682B31" w:rsidP="00682B31">
      <w:pPr>
        <w:rPr>
          <w:rFonts w:cs="MCS Shafa S_U normal."/>
          <w:sz w:val="30"/>
          <w:szCs w:val="30"/>
          <w:rtl/>
        </w:rPr>
      </w:pPr>
    </w:p>
    <w:p w:rsidR="00682B31" w:rsidRPr="00682B31" w:rsidRDefault="00682B31" w:rsidP="00682B31">
      <w:pPr>
        <w:rPr>
          <w:rFonts w:cs="MCS Shafa S_U normal."/>
          <w:sz w:val="30"/>
          <w:szCs w:val="30"/>
          <w:rtl/>
        </w:rPr>
      </w:pPr>
    </w:p>
    <w:p w:rsidR="00682B31" w:rsidRPr="00682B31" w:rsidRDefault="00733B20" w:rsidP="00682B31">
      <w:pPr>
        <w:rPr>
          <w:rFonts w:cs="MCS Shafa S_U normal."/>
          <w:sz w:val="30"/>
          <w:szCs w:val="30"/>
          <w:rtl/>
        </w:rPr>
      </w:pPr>
      <w:r>
        <w:rPr>
          <w:rFonts w:cs="MCS Shafa S_U normal." w:hint="cs"/>
          <w:sz w:val="30"/>
          <w:szCs w:val="30"/>
          <w:rtl/>
        </w:rPr>
        <w:t xml:space="preserve"> </w:t>
      </w:r>
    </w:p>
    <w:p w:rsidR="00682B31" w:rsidRPr="00682B31" w:rsidRDefault="00682B31" w:rsidP="00682B31">
      <w:pPr>
        <w:rPr>
          <w:rFonts w:cs="MCS Shafa S_U normal."/>
          <w:sz w:val="30"/>
          <w:szCs w:val="30"/>
          <w:rtl/>
        </w:rPr>
      </w:pPr>
    </w:p>
    <w:sectPr w:rsidR="00682B31" w:rsidRPr="00682B31" w:rsidSect="00E1195E">
      <w:pgSz w:w="11907" w:h="16443" w:code="9"/>
      <w:pgMar w:top="567" w:right="567" w:bottom="567" w:left="567" w:header="709" w:footer="709" w:gutter="0"/>
      <w:pgBorders w:offsetFrom="page">
        <w:top w:val="flowersRedRose" w:sz="9" w:space="24" w:color="auto"/>
        <w:left w:val="flowersRedRose" w:sz="9" w:space="24" w:color="auto"/>
        <w:bottom w:val="flowersRedRose" w:sz="9" w:space="24" w:color="auto"/>
        <w:right w:val="flowersRedRose" w:sz="9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Shafa S_U normal.">
    <w:charset w:val="B2"/>
    <w:family w:val="auto"/>
    <w:pitch w:val="variable"/>
    <w:sig w:usb0="00002001" w:usb1="00000000" w:usb2="00000000" w:usb3="00000000" w:csb0="00000040" w:csb1="00000000"/>
  </w:font>
  <w:font w:name="AGA Juhyna Regular">
    <w:charset w:val="B2"/>
    <w:family w:val="auto"/>
    <w:pitch w:val="variable"/>
    <w:sig w:usb0="00002001" w:usb1="00000000" w:usb2="00000000" w:usb3="00000000" w:csb0="00000040" w:csb1="00000000"/>
  </w:font>
  <w:font w:name="MCS Hijon S_U normal.">
    <w:charset w:val="B2"/>
    <w:family w:val="auto"/>
    <w:pitch w:val="variable"/>
    <w:sig w:usb0="00002001" w:usb1="00000000" w:usb2="00000000" w:usb3="00000000" w:csb0="00000040" w:csb1="00000000"/>
  </w:font>
  <w:font w:name="PT Bold Star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F2053"/>
    <w:multiLevelType w:val="hybridMultilevel"/>
    <w:tmpl w:val="8A18493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DF62D54"/>
    <w:multiLevelType w:val="hybridMultilevel"/>
    <w:tmpl w:val="BEFC5B64"/>
    <w:lvl w:ilvl="0" w:tplc="6972B372">
      <w:numFmt w:val="bullet"/>
      <w:lvlText w:val=""/>
      <w:lvlJc w:val="left"/>
      <w:pPr>
        <w:ind w:left="435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20C72D9C"/>
    <w:multiLevelType w:val="hybridMultilevel"/>
    <w:tmpl w:val="030AFC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B6C77"/>
    <w:multiLevelType w:val="hybridMultilevel"/>
    <w:tmpl w:val="D6EA4F54"/>
    <w:lvl w:ilvl="0" w:tplc="A0708D94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>
    <w:nsid w:val="5AC21525"/>
    <w:multiLevelType w:val="hybridMultilevel"/>
    <w:tmpl w:val="3D3C70A6"/>
    <w:lvl w:ilvl="0" w:tplc="6E1CC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F622D"/>
    <w:multiLevelType w:val="hybridMultilevel"/>
    <w:tmpl w:val="7840A32E"/>
    <w:lvl w:ilvl="0" w:tplc="8CF2C8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D730A9"/>
    <w:multiLevelType w:val="hybridMultilevel"/>
    <w:tmpl w:val="CF7440B6"/>
    <w:lvl w:ilvl="0" w:tplc="8590728C">
      <w:numFmt w:val="bullet"/>
      <w:lvlText w:val="-"/>
      <w:lvlJc w:val="left"/>
      <w:pPr>
        <w:ind w:left="7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attachedTemplate r:id="rId1"/>
  <w:defaultTabStop w:val="720"/>
  <w:drawingGridHorizontalSpacing w:val="120"/>
  <w:displayHorizontalDrawingGridEvery w:val="2"/>
  <w:characterSpacingControl w:val="doNotCompress"/>
  <w:compat/>
  <w:rsids>
    <w:rsidRoot w:val="00001B5B"/>
    <w:rsid w:val="00001B5B"/>
    <w:rsid w:val="00084CFD"/>
    <w:rsid w:val="000A0362"/>
    <w:rsid w:val="000A7058"/>
    <w:rsid w:val="000D2F51"/>
    <w:rsid w:val="000F6D0B"/>
    <w:rsid w:val="001539F5"/>
    <w:rsid w:val="00181A01"/>
    <w:rsid w:val="001E2990"/>
    <w:rsid w:val="001E2BDB"/>
    <w:rsid w:val="00217B6E"/>
    <w:rsid w:val="002852AA"/>
    <w:rsid w:val="002D72D6"/>
    <w:rsid w:val="002E502A"/>
    <w:rsid w:val="002F1167"/>
    <w:rsid w:val="0036275A"/>
    <w:rsid w:val="00362D2A"/>
    <w:rsid w:val="0037547B"/>
    <w:rsid w:val="00442EA8"/>
    <w:rsid w:val="00491181"/>
    <w:rsid w:val="00507E1F"/>
    <w:rsid w:val="00585250"/>
    <w:rsid w:val="005869AF"/>
    <w:rsid w:val="005C0C12"/>
    <w:rsid w:val="005C4B3D"/>
    <w:rsid w:val="005E2B13"/>
    <w:rsid w:val="00622AB7"/>
    <w:rsid w:val="00666870"/>
    <w:rsid w:val="00682B31"/>
    <w:rsid w:val="0068577C"/>
    <w:rsid w:val="006E30F6"/>
    <w:rsid w:val="006E6DDF"/>
    <w:rsid w:val="00703E8E"/>
    <w:rsid w:val="00733B20"/>
    <w:rsid w:val="00771836"/>
    <w:rsid w:val="00774B55"/>
    <w:rsid w:val="00791BBA"/>
    <w:rsid w:val="00794C36"/>
    <w:rsid w:val="00833596"/>
    <w:rsid w:val="008372C5"/>
    <w:rsid w:val="00840A2B"/>
    <w:rsid w:val="00877B1C"/>
    <w:rsid w:val="008847A9"/>
    <w:rsid w:val="008A2A9D"/>
    <w:rsid w:val="008C1084"/>
    <w:rsid w:val="009071D0"/>
    <w:rsid w:val="0095466F"/>
    <w:rsid w:val="009564B1"/>
    <w:rsid w:val="00960791"/>
    <w:rsid w:val="00967587"/>
    <w:rsid w:val="00985392"/>
    <w:rsid w:val="009B1293"/>
    <w:rsid w:val="009C177A"/>
    <w:rsid w:val="009D1E08"/>
    <w:rsid w:val="009D3BE8"/>
    <w:rsid w:val="009E77F2"/>
    <w:rsid w:val="00A26AEA"/>
    <w:rsid w:val="00A875BB"/>
    <w:rsid w:val="00A950E2"/>
    <w:rsid w:val="00A95856"/>
    <w:rsid w:val="00AA1B62"/>
    <w:rsid w:val="00AC1A55"/>
    <w:rsid w:val="00AD398C"/>
    <w:rsid w:val="00AE337B"/>
    <w:rsid w:val="00B06437"/>
    <w:rsid w:val="00B24045"/>
    <w:rsid w:val="00B4576C"/>
    <w:rsid w:val="00B714F1"/>
    <w:rsid w:val="00B9791A"/>
    <w:rsid w:val="00C1069C"/>
    <w:rsid w:val="00C3558F"/>
    <w:rsid w:val="00C66136"/>
    <w:rsid w:val="00C663F2"/>
    <w:rsid w:val="00D21664"/>
    <w:rsid w:val="00D61404"/>
    <w:rsid w:val="00D61D08"/>
    <w:rsid w:val="00DA3492"/>
    <w:rsid w:val="00DA4FB6"/>
    <w:rsid w:val="00DC269A"/>
    <w:rsid w:val="00DC6AD8"/>
    <w:rsid w:val="00DE7DAD"/>
    <w:rsid w:val="00E03811"/>
    <w:rsid w:val="00E1104D"/>
    <w:rsid w:val="00E1195E"/>
    <w:rsid w:val="00E276DB"/>
    <w:rsid w:val="00E40E96"/>
    <w:rsid w:val="00EE09D2"/>
    <w:rsid w:val="00EE49BC"/>
    <w:rsid w:val="00EF2E53"/>
    <w:rsid w:val="00F33F26"/>
    <w:rsid w:val="00FD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2]" strokecolor="none [2429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7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AE337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العنوان Char"/>
    <w:basedOn w:val="a0"/>
    <w:link w:val="a3"/>
    <w:rsid w:val="00AE337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4">
    <w:name w:val="Strong"/>
    <w:basedOn w:val="a0"/>
    <w:qFormat/>
    <w:rsid w:val="00AE337B"/>
    <w:rPr>
      <w:b/>
      <w:bCs/>
    </w:rPr>
  </w:style>
  <w:style w:type="character" w:styleId="a5">
    <w:name w:val="Emphasis"/>
    <w:basedOn w:val="a0"/>
    <w:qFormat/>
    <w:rsid w:val="00AE337B"/>
    <w:rPr>
      <w:i/>
      <w:iCs/>
    </w:rPr>
  </w:style>
  <w:style w:type="paragraph" w:styleId="a6">
    <w:name w:val="Balloon Text"/>
    <w:basedOn w:val="a"/>
    <w:link w:val="Char0"/>
    <w:uiPriority w:val="99"/>
    <w:semiHidden/>
    <w:unhideWhenUsed/>
    <w:rsid w:val="00DC269A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DC26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c\Desktop\&#1583;&#1593;&#1575;&#1569;%20&#1575;&#1604;&#1582;&#1585;&#1608;&#1580;%20&#1605;&#1606;%20&#1575;&#1604;&#1581;&#1605;&#1575;&#1605;&#1575;%20&#1575;&#1604;&#1593;&#1575;&#1576;%20&#1575;&#1589;&#1575;&#1576;&#1593;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دعاء الخروج من الحماما العاب اصابع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</dc:creator>
  <cp:lastModifiedBy>Acc</cp:lastModifiedBy>
  <cp:revision>1</cp:revision>
  <dcterms:created xsi:type="dcterms:W3CDTF">2013-03-03T19:52:00Z</dcterms:created>
  <dcterms:modified xsi:type="dcterms:W3CDTF">2013-03-03T19:53:00Z</dcterms:modified>
</cp:coreProperties>
</file>